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C45D95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C45D95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C45D9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C45D9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C45D9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C45D9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C45D9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C45D95" w:rsidRPr="00C45D95">
          <w:rPr>
            <w:b w:val="0"/>
          </w:rPr>
          <w:t xml:space="preserve"> 11091/048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C45D95" w:rsidP="00232C8F">
            <w:r>
              <w:t>Инженер по метрологии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C45D95" w:rsidP="00232C8F">
            <w:r>
              <w:t>22602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C45D95" w:rsidRPr="00C45D95">
          <w:rPr>
            <w:rStyle w:val="aa"/>
          </w:rPr>
          <w:t xml:space="preserve"> Административно-хозяйственный персонал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C45D95" w:rsidRPr="00C45D95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C45D95" w:rsidRPr="00C45D95">
          <w:rPr>
            <w:u w:val="single"/>
          </w:rPr>
          <w:t xml:space="preserve">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96)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C45D95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C45D95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C45D95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C45D95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C45D95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C45D95" w:rsidP="00C31869">
            <w:pPr>
              <w:jc w:val="center"/>
            </w:pPr>
            <w:r>
              <w:t>052-376-976 77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C45D95" w:rsidRPr="00C45D95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C45D95" w:rsidRPr="00C45D95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C45D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45D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45D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C45D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45D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45D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C45D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45D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45D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C45D9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C45D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45D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C45D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45D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45D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C45D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45D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45D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C45D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45D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45D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C45D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45D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45D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45D95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C45D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45D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45D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C45D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45D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45D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C45D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45D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45D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C45D9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C45D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45D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45D95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45D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45D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45D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45D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45D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45D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C45D9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C45D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45D9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45D9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45D9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45D9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45D9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45D9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45D9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4709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F07144" w:rsidRPr="00F07144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</w:t>
        </w:r>
        <w:r w:rsidR="00F07144" w:rsidRPr="00F07144">
          <w:rPr>
            <w:i/>
            <w:u w:val="single"/>
          </w:rPr>
          <w:tab/>
          <w:t>   </w:t>
        </w:r>
        <w:r w:rsidR="00F07144" w:rsidRPr="00F07144">
          <w:rPr>
            <w:i/>
            <w:u w:val="single"/>
          </w:rPr>
          <w:br/>
          <w:t xml:space="preserve"> 2. Рекомендуемые режимы труда и отдыха: в соответствии с графиком работы организации;</w:t>
        </w:r>
        <w:r w:rsidR="00F07144" w:rsidRPr="00F07144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F07144" w:rsidRPr="00F07144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45D95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45D95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C45D9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45D95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45D95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C45D9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C45D95" w:rsidRPr="00C45D95" w:rsidTr="00C45D9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D95" w:rsidRPr="00C45D95" w:rsidRDefault="00C45D95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45D95" w:rsidRPr="00C45D95" w:rsidRDefault="00C45D9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D95" w:rsidRPr="00C45D95" w:rsidRDefault="00C45D9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D95" w:rsidRPr="00C45D95" w:rsidRDefault="00C45D9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D95" w:rsidRPr="00C45D95" w:rsidRDefault="00C45D95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D95" w:rsidRPr="00C45D95" w:rsidRDefault="00C45D9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D95" w:rsidRPr="00C45D95" w:rsidRDefault="00C45D95" w:rsidP="004E51DC">
            <w:pPr>
              <w:pStyle w:val="a8"/>
            </w:pPr>
          </w:p>
        </w:tc>
      </w:tr>
      <w:tr w:rsidR="00C45D95" w:rsidRPr="00C45D95" w:rsidTr="00C45D9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45D95" w:rsidRPr="00C45D95" w:rsidRDefault="00C45D95" w:rsidP="004E51DC">
            <w:pPr>
              <w:pStyle w:val="a8"/>
              <w:rPr>
                <w:vertAlign w:val="superscript"/>
              </w:rPr>
            </w:pPr>
            <w:r w:rsidRPr="00C45D9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45D95" w:rsidRPr="00C45D95" w:rsidRDefault="00C45D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D95" w:rsidRPr="00C45D95" w:rsidRDefault="00C45D95" w:rsidP="004E51DC">
            <w:pPr>
              <w:pStyle w:val="a8"/>
              <w:rPr>
                <w:vertAlign w:val="superscript"/>
              </w:rPr>
            </w:pPr>
            <w:r w:rsidRPr="00C45D9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D95" w:rsidRPr="00C45D95" w:rsidRDefault="00C45D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D95" w:rsidRPr="00C45D95" w:rsidRDefault="00C45D95" w:rsidP="004E51DC">
            <w:pPr>
              <w:pStyle w:val="a8"/>
              <w:rPr>
                <w:vertAlign w:val="superscript"/>
              </w:rPr>
            </w:pPr>
            <w:r w:rsidRPr="00C45D9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D95" w:rsidRPr="00C45D95" w:rsidRDefault="00C45D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45D95" w:rsidRPr="00C45D95" w:rsidRDefault="00C45D95" w:rsidP="004E51DC">
            <w:pPr>
              <w:pStyle w:val="a8"/>
              <w:rPr>
                <w:vertAlign w:val="superscript"/>
              </w:rPr>
            </w:pPr>
            <w:r w:rsidRPr="00C45D95">
              <w:rPr>
                <w:vertAlign w:val="superscript"/>
              </w:rPr>
              <w:t>(дата)</w:t>
            </w:r>
          </w:p>
        </w:tc>
      </w:tr>
      <w:tr w:rsidR="00C45D95" w:rsidRPr="00C45D95" w:rsidTr="00C45D9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D95" w:rsidRPr="00C45D95" w:rsidRDefault="00C45D95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45D95" w:rsidRPr="00C45D95" w:rsidRDefault="00C45D9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D95" w:rsidRPr="00C45D95" w:rsidRDefault="00C45D9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D95" w:rsidRPr="00C45D95" w:rsidRDefault="00C45D9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D95" w:rsidRPr="00C45D95" w:rsidRDefault="00C45D95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D95" w:rsidRPr="00C45D95" w:rsidRDefault="00C45D9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D95" w:rsidRPr="00C45D95" w:rsidRDefault="00C45D95" w:rsidP="004E51DC">
            <w:pPr>
              <w:pStyle w:val="a8"/>
            </w:pPr>
          </w:p>
        </w:tc>
      </w:tr>
      <w:tr w:rsidR="00C45D95" w:rsidRPr="00C45D95" w:rsidTr="00C45D9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45D95" w:rsidRPr="00C45D95" w:rsidRDefault="00C45D95" w:rsidP="004E51DC">
            <w:pPr>
              <w:pStyle w:val="a8"/>
              <w:rPr>
                <w:vertAlign w:val="superscript"/>
              </w:rPr>
            </w:pPr>
            <w:r w:rsidRPr="00C45D9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45D95" w:rsidRPr="00C45D95" w:rsidRDefault="00C45D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D95" w:rsidRPr="00C45D95" w:rsidRDefault="00C45D95" w:rsidP="004E51DC">
            <w:pPr>
              <w:pStyle w:val="a8"/>
              <w:rPr>
                <w:vertAlign w:val="superscript"/>
              </w:rPr>
            </w:pPr>
            <w:r w:rsidRPr="00C45D9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D95" w:rsidRPr="00C45D95" w:rsidRDefault="00C45D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D95" w:rsidRPr="00C45D95" w:rsidRDefault="00C45D95" w:rsidP="004E51DC">
            <w:pPr>
              <w:pStyle w:val="a8"/>
              <w:rPr>
                <w:vertAlign w:val="superscript"/>
              </w:rPr>
            </w:pPr>
            <w:r w:rsidRPr="00C45D9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D95" w:rsidRPr="00C45D95" w:rsidRDefault="00C45D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45D95" w:rsidRPr="00C45D95" w:rsidRDefault="00C45D95" w:rsidP="004E51DC">
            <w:pPr>
              <w:pStyle w:val="a8"/>
              <w:rPr>
                <w:vertAlign w:val="superscript"/>
              </w:rPr>
            </w:pPr>
            <w:r w:rsidRPr="00C45D95">
              <w:rPr>
                <w:vertAlign w:val="superscript"/>
              </w:rPr>
              <w:t>(дата)</w:t>
            </w:r>
          </w:p>
        </w:tc>
      </w:tr>
      <w:tr w:rsidR="00C45D95" w:rsidRPr="00C45D95" w:rsidTr="00C45D9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D95" w:rsidRPr="00C45D95" w:rsidRDefault="00C45D95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45D95" w:rsidRPr="00C45D95" w:rsidRDefault="00C45D9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D95" w:rsidRPr="00C45D95" w:rsidRDefault="00C45D9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D95" w:rsidRPr="00C45D95" w:rsidRDefault="00C45D9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D95" w:rsidRPr="00C45D95" w:rsidRDefault="00C45D95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D95" w:rsidRPr="00C45D95" w:rsidRDefault="00C45D9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D95" w:rsidRPr="00C45D95" w:rsidRDefault="00C45D95" w:rsidP="004E51DC">
            <w:pPr>
              <w:pStyle w:val="a8"/>
            </w:pPr>
          </w:p>
        </w:tc>
      </w:tr>
      <w:tr w:rsidR="00C45D95" w:rsidRPr="00C45D95" w:rsidTr="00C45D9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45D95" w:rsidRPr="00C45D95" w:rsidRDefault="00C45D95" w:rsidP="004E51DC">
            <w:pPr>
              <w:pStyle w:val="a8"/>
              <w:rPr>
                <w:vertAlign w:val="superscript"/>
              </w:rPr>
            </w:pPr>
            <w:r w:rsidRPr="00C45D9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45D95" w:rsidRPr="00C45D95" w:rsidRDefault="00C45D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D95" w:rsidRPr="00C45D95" w:rsidRDefault="00C45D95" w:rsidP="004E51DC">
            <w:pPr>
              <w:pStyle w:val="a8"/>
              <w:rPr>
                <w:vertAlign w:val="superscript"/>
              </w:rPr>
            </w:pPr>
            <w:r w:rsidRPr="00C45D9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D95" w:rsidRPr="00C45D95" w:rsidRDefault="00C45D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D95" w:rsidRPr="00C45D95" w:rsidRDefault="00C45D95" w:rsidP="004E51DC">
            <w:pPr>
              <w:pStyle w:val="a8"/>
              <w:rPr>
                <w:vertAlign w:val="superscript"/>
              </w:rPr>
            </w:pPr>
            <w:r w:rsidRPr="00C45D9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D95" w:rsidRPr="00C45D95" w:rsidRDefault="00C45D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45D95" w:rsidRPr="00C45D95" w:rsidRDefault="00C45D95" w:rsidP="004E51DC">
            <w:pPr>
              <w:pStyle w:val="a8"/>
              <w:rPr>
                <w:vertAlign w:val="superscript"/>
              </w:rPr>
            </w:pPr>
            <w:r w:rsidRPr="00C45D95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lastRenderedPageBreak/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647098" w:rsidTr="00647098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47098" w:rsidRDefault="00647098" w:rsidP="003C5C39">
            <w:pPr>
              <w:pStyle w:val="a8"/>
            </w:pPr>
            <w:r w:rsidRPr="00647098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647098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47098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647098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47098" w:rsidRDefault="00647098" w:rsidP="003C5C39">
            <w:pPr>
              <w:pStyle w:val="a8"/>
            </w:pPr>
            <w:r w:rsidRPr="00647098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647098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47098" w:rsidRDefault="00F07144" w:rsidP="003C5C39">
            <w:pPr>
              <w:pStyle w:val="a8"/>
            </w:pPr>
            <w:r>
              <w:t>24.11.2016</w:t>
            </w:r>
          </w:p>
        </w:tc>
      </w:tr>
      <w:tr w:rsidR="00EF07A3" w:rsidRPr="00647098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647098" w:rsidRDefault="00647098" w:rsidP="003C5C39">
            <w:pPr>
              <w:pStyle w:val="a8"/>
              <w:rPr>
                <w:b/>
                <w:vertAlign w:val="superscript"/>
              </w:rPr>
            </w:pPr>
            <w:r w:rsidRPr="0064709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647098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647098" w:rsidRDefault="00647098" w:rsidP="00EF07A3">
            <w:pPr>
              <w:pStyle w:val="a8"/>
              <w:rPr>
                <w:b/>
                <w:vertAlign w:val="superscript"/>
              </w:rPr>
            </w:pPr>
            <w:r w:rsidRPr="0064709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647098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647098" w:rsidRDefault="00647098" w:rsidP="00EF07A3">
            <w:pPr>
              <w:pStyle w:val="a8"/>
              <w:rPr>
                <w:b/>
                <w:vertAlign w:val="superscript"/>
              </w:rPr>
            </w:pPr>
            <w:r w:rsidRPr="00647098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647098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647098" w:rsidRDefault="00647098" w:rsidP="00EF07A3">
            <w:pPr>
              <w:pStyle w:val="a8"/>
              <w:rPr>
                <w:vertAlign w:val="superscript"/>
              </w:rPr>
            </w:pPr>
            <w:r w:rsidRPr="00647098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C45D9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45D95" w:rsidP="004E51DC">
            <w:pPr>
              <w:pStyle w:val="a8"/>
            </w:pPr>
            <w:r>
              <w:t>Рыбченко Анжелика Вячеславовна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C45D9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C45D95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C45D95" w:rsidRPr="00C45D95" w:rsidTr="00C45D9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D95" w:rsidRPr="00C45D95" w:rsidRDefault="00C45D9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45D95" w:rsidRPr="00C45D95" w:rsidRDefault="00C45D9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D95" w:rsidRPr="00C45D95" w:rsidRDefault="00C45D9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45D95" w:rsidRPr="00C45D95" w:rsidRDefault="00C45D9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D95" w:rsidRPr="00C45D95" w:rsidRDefault="00C45D95" w:rsidP="004E51DC">
            <w:pPr>
              <w:pStyle w:val="a8"/>
            </w:pPr>
          </w:p>
        </w:tc>
      </w:tr>
      <w:tr w:rsidR="00C45D95" w:rsidRPr="00C45D95" w:rsidTr="00C45D9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45D95" w:rsidRPr="00C45D95" w:rsidRDefault="00C45D95" w:rsidP="004E51DC">
            <w:pPr>
              <w:pStyle w:val="a8"/>
              <w:rPr>
                <w:vertAlign w:val="superscript"/>
              </w:rPr>
            </w:pPr>
            <w:r w:rsidRPr="00C45D9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45D95" w:rsidRPr="00C45D95" w:rsidRDefault="00C45D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45D95" w:rsidRPr="00C45D95" w:rsidRDefault="00C45D95" w:rsidP="00EF07A3">
            <w:pPr>
              <w:pStyle w:val="a8"/>
              <w:rPr>
                <w:vertAlign w:val="superscript"/>
              </w:rPr>
            </w:pPr>
            <w:r w:rsidRPr="00C45D9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45D95" w:rsidRPr="00C45D95" w:rsidRDefault="00C45D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45D95" w:rsidRPr="00C45D95" w:rsidRDefault="00C45D95" w:rsidP="004E51DC">
            <w:pPr>
              <w:pStyle w:val="a8"/>
              <w:rPr>
                <w:vertAlign w:val="superscript"/>
              </w:rPr>
            </w:pPr>
            <w:r w:rsidRPr="00C45D95">
              <w:rPr>
                <w:vertAlign w:val="superscript"/>
              </w:rPr>
              <w:t>(дата)</w:t>
            </w:r>
          </w:p>
        </w:tc>
      </w:tr>
      <w:tr w:rsidR="00C45D95" w:rsidRPr="00C45D95" w:rsidTr="00C45D9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D95" w:rsidRPr="00C45D95" w:rsidRDefault="00C45D9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45D95" w:rsidRPr="00C45D95" w:rsidRDefault="00C45D9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D95" w:rsidRPr="00C45D95" w:rsidRDefault="00C45D9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45D95" w:rsidRPr="00C45D95" w:rsidRDefault="00C45D9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D95" w:rsidRPr="00C45D95" w:rsidRDefault="00C45D95" w:rsidP="004E51DC">
            <w:pPr>
              <w:pStyle w:val="a8"/>
            </w:pPr>
          </w:p>
        </w:tc>
      </w:tr>
      <w:tr w:rsidR="00C45D95" w:rsidRPr="00C45D95" w:rsidTr="00C45D9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45D95" w:rsidRPr="00C45D95" w:rsidRDefault="00C45D95" w:rsidP="004E51DC">
            <w:pPr>
              <w:pStyle w:val="a8"/>
              <w:rPr>
                <w:vertAlign w:val="superscript"/>
              </w:rPr>
            </w:pPr>
            <w:r w:rsidRPr="00C45D9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45D95" w:rsidRPr="00C45D95" w:rsidRDefault="00C45D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45D95" w:rsidRPr="00C45D95" w:rsidRDefault="00C45D95" w:rsidP="00EF07A3">
            <w:pPr>
              <w:pStyle w:val="a8"/>
              <w:rPr>
                <w:vertAlign w:val="superscript"/>
              </w:rPr>
            </w:pPr>
            <w:r w:rsidRPr="00C45D9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45D95" w:rsidRPr="00C45D95" w:rsidRDefault="00C45D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45D95" w:rsidRPr="00C45D95" w:rsidRDefault="00C45D95" w:rsidP="004E51DC">
            <w:pPr>
              <w:pStyle w:val="a8"/>
              <w:rPr>
                <w:vertAlign w:val="superscript"/>
              </w:rPr>
            </w:pPr>
            <w:r w:rsidRPr="00C45D95">
              <w:rPr>
                <w:vertAlign w:val="superscript"/>
              </w:rPr>
              <w:t>(дата)</w:t>
            </w:r>
          </w:p>
        </w:tc>
      </w:tr>
      <w:tr w:rsidR="00C45D95" w:rsidRPr="00C45D95" w:rsidTr="00C45D9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D95" w:rsidRPr="00C45D95" w:rsidRDefault="00C45D9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45D95" w:rsidRPr="00C45D95" w:rsidRDefault="00C45D9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D95" w:rsidRPr="00C45D95" w:rsidRDefault="00C45D9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45D95" w:rsidRPr="00C45D95" w:rsidRDefault="00C45D9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D95" w:rsidRPr="00C45D95" w:rsidRDefault="00C45D95" w:rsidP="004E51DC">
            <w:pPr>
              <w:pStyle w:val="a8"/>
            </w:pPr>
          </w:p>
        </w:tc>
      </w:tr>
      <w:tr w:rsidR="00C45D95" w:rsidRPr="00C45D95" w:rsidTr="00C45D9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45D95" w:rsidRPr="00C45D95" w:rsidRDefault="00C45D95" w:rsidP="004E51DC">
            <w:pPr>
              <w:pStyle w:val="a8"/>
              <w:rPr>
                <w:vertAlign w:val="superscript"/>
              </w:rPr>
            </w:pPr>
            <w:r w:rsidRPr="00C45D9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45D95" w:rsidRPr="00C45D95" w:rsidRDefault="00C45D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45D95" w:rsidRPr="00C45D95" w:rsidRDefault="00C45D95" w:rsidP="00EF07A3">
            <w:pPr>
              <w:pStyle w:val="a8"/>
              <w:rPr>
                <w:vertAlign w:val="superscript"/>
              </w:rPr>
            </w:pPr>
            <w:r w:rsidRPr="00C45D9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45D95" w:rsidRPr="00C45D95" w:rsidRDefault="00C45D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45D95" w:rsidRPr="00C45D95" w:rsidRDefault="00C45D95" w:rsidP="004E51DC">
            <w:pPr>
              <w:pStyle w:val="a8"/>
              <w:rPr>
                <w:vertAlign w:val="superscript"/>
              </w:rPr>
            </w:pPr>
            <w:r w:rsidRPr="00C45D95">
              <w:rPr>
                <w:vertAlign w:val="superscript"/>
              </w:rPr>
              <w:t>(дата)</w:t>
            </w:r>
          </w:p>
        </w:tc>
      </w:tr>
      <w:tr w:rsidR="00C45D95" w:rsidRPr="00C45D95" w:rsidTr="00C45D9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D95" w:rsidRPr="00C45D95" w:rsidRDefault="00C45D9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45D95" w:rsidRPr="00C45D95" w:rsidRDefault="00C45D9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D95" w:rsidRPr="00C45D95" w:rsidRDefault="00C45D9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45D95" w:rsidRPr="00C45D95" w:rsidRDefault="00C45D9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D95" w:rsidRPr="00C45D95" w:rsidRDefault="00C45D95" w:rsidP="004E51DC">
            <w:pPr>
              <w:pStyle w:val="a8"/>
            </w:pPr>
          </w:p>
        </w:tc>
      </w:tr>
      <w:tr w:rsidR="00C45D95" w:rsidRPr="00C45D95" w:rsidTr="00C45D9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45D95" w:rsidRPr="00C45D95" w:rsidRDefault="00C45D95" w:rsidP="004E51DC">
            <w:pPr>
              <w:pStyle w:val="a8"/>
              <w:rPr>
                <w:vertAlign w:val="superscript"/>
              </w:rPr>
            </w:pPr>
            <w:r w:rsidRPr="00C45D9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45D95" w:rsidRPr="00C45D95" w:rsidRDefault="00C45D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45D95" w:rsidRPr="00C45D95" w:rsidRDefault="00C45D95" w:rsidP="00EF07A3">
            <w:pPr>
              <w:pStyle w:val="a8"/>
              <w:rPr>
                <w:vertAlign w:val="superscript"/>
              </w:rPr>
            </w:pPr>
            <w:r w:rsidRPr="00C45D9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45D95" w:rsidRPr="00C45D95" w:rsidRDefault="00C45D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45D95" w:rsidRPr="00C45D95" w:rsidRDefault="00C45D95" w:rsidP="004E51DC">
            <w:pPr>
              <w:pStyle w:val="a8"/>
              <w:rPr>
                <w:vertAlign w:val="superscript"/>
              </w:rPr>
            </w:pPr>
            <w:r w:rsidRPr="00C45D95">
              <w:rPr>
                <w:vertAlign w:val="superscript"/>
              </w:rPr>
              <w:t>(дата)</w:t>
            </w:r>
          </w:p>
        </w:tc>
      </w:tr>
      <w:tr w:rsidR="00C45D95" w:rsidRPr="00C45D95" w:rsidTr="00C45D9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D95" w:rsidRPr="00C45D95" w:rsidRDefault="00C45D9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45D95" w:rsidRPr="00C45D95" w:rsidRDefault="00C45D9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D95" w:rsidRPr="00C45D95" w:rsidRDefault="00C45D9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45D95" w:rsidRPr="00C45D95" w:rsidRDefault="00C45D9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D95" w:rsidRPr="00C45D95" w:rsidRDefault="00C45D95" w:rsidP="004E51DC">
            <w:pPr>
              <w:pStyle w:val="a8"/>
            </w:pPr>
          </w:p>
        </w:tc>
      </w:tr>
      <w:tr w:rsidR="00C45D95" w:rsidRPr="00C45D95" w:rsidTr="00C45D9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45D95" w:rsidRPr="00C45D95" w:rsidRDefault="00C45D95" w:rsidP="004E51DC">
            <w:pPr>
              <w:pStyle w:val="a8"/>
              <w:rPr>
                <w:vertAlign w:val="superscript"/>
              </w:rPr>
            </w:pPr>
            <w:r w:rsidRPr="00C45D9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45D95" w:rsidRPr="00C45D95" w:rsidRDefault="00C45D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45D95" w:rsidRPr="00C45D95" w:rsidRDefault="00C45D95" w:rsidP="00EF07A3">
            <w:pPr>
              <w:pStyle w:val="a8"/>
              <w:rPr>
                <w:vertAlign w:val="superscript"/>
              </w:rPr>
            </w:pPr>
            <w:r w:rsidRPr="00C45D9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45D95" w:rsidRPr="00C45D95" w:rsidRDefault="00C45D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45D95" w:rsidRPr="00C45D95" w:rsidRDefault="00C45D95" w:rsidP="004E51DC">
            <w:pPr>
              <w:pStyle w:val="a8"/>
              <w:rPr>
                <w:vertAlign w:val="superscript"/>
              </w:rPr>
            </w:pPr>
            <w:r w:rsidRPr="00C45D95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098" w:rsidRDefault="00647098" w:rsidP="0076042D">
      <w:pPr>
        <w:pStyle w:val="a9"/>
      </w:pPr>
      <w:r>
        <w:separator/>
      </w:r>
    </w:p>
  </w:endnote>
  <w:endnote w:type="continuationSeparator" w:id="0">
    <w:p w:rsidR="00647098" w:rsidRDefault="00647098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C45D9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11091/048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465980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465980" w:rsidRPr="00C31869">
            <w:rPr>
              <w:rStyle w:val="ad"/>
              <w:sz w:val="20"/>
              <w:szCs w:val="20"/>
            </w:rPr>
            <w:fldChar w:fldCharType="separate"/>
          </w:r>
          <w:r w:rsidR="00C45D95">
            <w:rPr>
              <w:rStyle w:val="ad"/>
              <w:noProof/>
              <w:sz w:val="20"/>
              <w:szCs w:val="20"/>
            </w:rPr>
            <w:t>1</w:t>
          </w:r>
          <w:r w:rsidR="00465980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45D95" w:rsidRPr="00C45D95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098" w:rsidRDefault="00647098" w:rsidP="0076042D">
      <w:pPr>
        <w:pStyle w:val="a9"/>
      </w:pPr>
      <w:r>
        <w:separator/>
      </w:r>
    </w:p>
  </w:footnote>
  <w:footnote w:type="continuationSeparator" w:id="0">
    <w:p w:rsidR="00647098" w:rsidRDefault="00647098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Административно-хозяйственный персонал"/>
    <w:docVar w:name="class" w:val=" не определен "/>
    <w:docVar w:name="close_doc_flag" w:val="0"/>
    <w:docVar w:name="co_classes" w:val="   "/>
    <w:docVar w:name="codeok" w:val=" 22602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)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2"/>
    <w:docVar w:name="hlp" w:val="3"/>
    <w:docVar w:name="izm_date" w:val="24.11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48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1B7FC331699F4136BC97BCDCD998EF80"/>
    <w:docVar w:name="rm_id" w:val="201"/>
    <w:docVar w:name="rm_name" w:val="                                          "/>
    <w:docVar w:name="rm_number" w:val=" 11091/048 "/>
    <w:docVar w:name="s_050" w:val="1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_x0009_   _x000B_ 2. Рекомендуемые режимы труда и отдыха: в соответствии с графиком работы организации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Нет"/>
    <w:docVar w:name="sign_date" w:val="   "/>
    <w:docVar w:name="struct_info" w:val="    "/>
    <w:docVar w:name="template" w:val="karta_prg_sout.dot"/>
    <w:docVar w:name="timesmena" w:val="48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"/>
    <w:docVar w:name="version" w:val="51"/>
  </w:docVars>
  <w:rsids>
    <w:rsidRoot w:val="00486D23"/>
    <w:rsid w:val="000024F1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82E69"/>
    <w:rsid w:val="001F4D8D"/>
    <w:rsid w:val="00232C8F"/>
    <w:rsid w:val="00234932"/>
    <w:rsid w:val="00244615"/>
    <w:rsid w:val="002A0605"/>
    <w:rsid w:val="002D397E"/>
    <w:rsid w:val="002E55C6"/>
    <w:rsid w:val="00305B2F"/>
    <w:rsid w:val="00367816"/>
    <w:rsid w:val="003876C3"/>
    <w:rsid w:val="003947ED"/>
    <w:rsid w:val="003C24DB"/>
    <w:rsid w:val="003C5C39"/>
    <w:rsid w:val="0040104A"/>
    <w:rsid w:val="00402CAC"/>
    <w:rsid w:val="00444410"/>
    <w:rsid w:val="00465980"/>
    <w:rsid w:val="00481C22"/>
    <w:rsid w:val="00486D23"/>
    <w:rsid w:val="004A47AD"/>
    <w:rsid w:val="004C4DB2"/>
    <w:rsid w:val="004E51DC"/>
    <w:rsid w:val="004E5FB2"/>
    <w:rsid w:val="00510595"/>
    <w:rsid w:val="00563E94"/>
    <w:rsid w:val="00576095"/>
    <w:rsid w:val="00585B18"/>
    <w:rsid w:val="005A3A36"/>
    <w:rsid w:val="005B466C"/>
    <w:rsid w:val="005B7FE8"/>
    <w:rsid w:val="005C0A9A"/>
    <w:rsid w:val="005F6B08"/>
    <w:rsid w:val="00647098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927F4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31869"/>
    <w:rsid w:val="00C45D95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0714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854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2016-11-24T13:32:00Z</dcterms:created>
  <dcterms:modified xsi:type="dcterms:W3CDTF">2016-11-25T06:31:00Z</dcterms:modified>
</cp:coreProperties>
</file>